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C6C" w:rsidRDefault="006E5C6C" w:rsidP="006E5C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Nicholas BATE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6E5C6C" w:rsidRDefault="006E5C6C" w:rsidP="006E5C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Trowell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, Nottinghamshire.</w:t>
      </w:r>
    </w:p>
    <w:p w:rsidR="006E5C6C" w:rsidRDefault="006E5C6C" w:rsidP="006E5C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E5C6C" w:rsidRDefault="006E5C6C" w:rsidP="006E5C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E5C6C" w:rsidRDefault="006E5C6C" w:rsidP="006E5C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Apr.1419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Nottingham into lands</w:t>
      </w:r>
    </w:p>
    <w:p w:rsidR="006E5C6C" w:rsidRDefault="006E5C6C" w:rsidP="006E5C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held by the late Sir William Clifford(q.v.).</w:t>
      </w:r>
    </w:p>
    <w:p w:rsidR="006E5C6C" w:rsidRDefault="006E5C6C" w:rsidP="006E5C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F61A90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21-46)</w:t>
      </w:r>
    </w:p>
    <w:p w:rsidR="006E5C6C" w:rsidRDefault="006E5C6C" w:rsidP="006E5C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E5C6C" w:rsidRDefault="006E5C6C" w:rsidP="006E5C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6E5C6C" w:rsidRDefault="006E5C6C" w:rsidP="006E5C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October 2015</w:t>
      </w:r>
    </w:p>
    <w:sectPr w:rsidR="00DD5B8A" w:rsidRPr="006E5C6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5C6C" w:rsidRDefault="006E5C6C" w:rsidP="00564E3C">
      <w:pPr>
        <w:spacing w:after="0" w:line="240" w:lineRule="auto"/>
      </w:pPr>
      <w:r>
        <w:separator/>
      </w:r>
    </w:p>
  </w:endnote>
  <w:endnote w:type="continuationSeparator" w:id="0">
    <w:p w:rsidR="006E5C6C" w:rsidRDefault="006E5C6C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6E5C6C">
      <w:rPr>
        <w:rFonts w:ascii="Times New Roman" w:hAnsi="Times New Roman" w:cs="Times New Roman"/>
        <w:noProof/>
        <w:sz w:val="24"/>
        <w:szCs w:val="24"/>
      </w:rPr>
      <w:t>14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5C6C" w:rsidRDefault="006E5C6C" w:rsidP="00564E3C">
      <w:pPr>
        <w:spacing w:after="0" w:line="240" w:lineRule="auto"/>
      </w:pPr>
      <w:r>
        <w:separator/>
      </w:r>
    </w:p>
  </w:footnote>
  <w:footnote w:type="continuationSeparator" w:id="0">
    <w:p w:rsidR="006E5C6C" w:rsidRDefault="006E5C6C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C6C"/>
    <w:rsid w:val="00372DC6"/>
    <w:rsid w:val="00564E3C"/>
    <w:rsid w:val="0064591D"/>
    <w:rsid w:val="006E5C6C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B5D8E9"/>
  <w15:chartTrackingRefBased/>
  <w15:docId w15:val="{14D54225-D746-4348-949F-F1F48E29C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6E5C6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2015-10-14T21:01:00Z</dcterms:created>
  <dcterms:modified xsi:type="dcterms:W3CDTF">2015-10-14T21:02:00Z</dcterms:modified>
</cp:coreProperties>
</file>